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2CA" w:rsidRDefault="00F542CA">
      <w:r>
        <w:t>ADI-SOYADI:</w:t>
      </w:r>
    </w:p>
    <w:p w:rsidR="00F542CA" w:rsidRDefault="00F542CA" w:rsidP="008863C9">
      <w:pPr>
        <w:jc w:val="center"/>
        <w:rPr>
          <w:b/>
          <w:bCs/>
          <w:sz w:val="24"/>
          <w:szCs w:val="24"/>
        </w:rPr>
      </w:pPr>
      <w:r w:rsidRPr="008863C9">
        <w:rPr>
          <w:b/>
          <w:bCs/>
          <w:sz w:val="24"/>
          <w:szCs w:val="24"/>
        </w:rPr>
        <w:t>AYVALIDERE İLKÖĞRETİM OKULU 2010-2011 YILI 4.SINIFLAR 1.DÖNEM 2.MATEMATİK SINAVI</w:t>
      </w:r>
    </w:p>
    <w:p w:rsidR="00F542CA" w:rsidRDefault="00F542CA" w:rsidP="008863C9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Aşağıda verilen doğal sayıların okunuşlarını karşılarına yazınız.( 5 puan)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55"/>
        <w:gridCol w:w="7980"/>
      </w:tblGrid>
      <w:tr w:rsidR="00F542CA" w:rsidRPr="00F569CD">
        <w:trPr>
          <w:trHeight w:val="225"/>
        </w:trPr>
        <w:tc>
          <w:tcPr>
            <w:tcW w:w="1755" w:type="dxa"/>
            <w:vAlign w:val="center"/>
          </w:tcPr>
          <w:p w:rsidR="00F542CA" w:rsidRPr="00F569CD" w:rsidRDefault="00F542CA" w:rsidP="00DD2EF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F569CD">
              <w:rPr>
                <w:b/>
                <w:bCs/>
                <w:sz w:val="24"/>
                <w:szCs w:val="24"/>
              </w:rPr>
              <w:t>62 481</w:t>
            </w:r>
          </w:p>
        </w:tc>
        <w:tc>
          <w:tcPr>
            <w:tcW w:w="7980" w:type="dxa"/>
          </w:tcPr>
          <w:p w:rsidR="00F542CA" w:rsidRPr="00F569CD" w:rsidRDefault="00F542CA" w:rsidP="008863C9">
            <w:pPr>
              <w:pStyle w:val="List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542CA" w:rsidRPr="00F569CD">
        <w:trPr>
          <w:trHeight w:val="225"/>
        </w:trPr>
        <w:tc>
          <w:tcPr>
            <w:tcW w:w="1755" w:type="dxa"/>
            <w:vAlign w:val="center"/>
          </w:tcPr>
          <w:p w:rsidR="00F542CA" w:rsidRPr="00F569CD" w:rsidRDefault="00F542CA" w:rsidP="00DD2EF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F569CD">
              <w:rPr>
                <w:b/>
                <w:bCs/>
                <w:sz w:val="24"/>
                <w:szCs w:val="24"/>
              </w:rPr>
              <w:t>341 121</w:t>
            </w:r>
          </w:p>
        </w:tc>
        <w:tc>
          <w:tcPr>
            <w:tcW w:w="7980" w:type="dxa"/>
          </w:tcPr>
          <w:p w:rsidR="00F542CA" w:rsidRPr="00F569CD" w:rsidRDefault="00F542CA" w:rsidP="008863C9">
            <w:pPr>
              <w:pStyle w:val="List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542CA" w:rsidRPr="00F569CD">
        <w:trPr>
          <w:trHeight w:val="225"/>
        </w:trPr>
        <w:tc>
          <w:tcPr>
            <w:tcW w:w="1755" w:type="dxa"/>
            <w:vAlign w:val="center"/>
          </w:tcPr>
          <w:p w:rsidR="00F542CA" w:rsidRPr="00F569CD" w:rsidRDefault="00F542CA" w:rsidP="00DD2EF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F569CD">
              <w:rPr>
                <w:b/>
                <w:bCs/>
                <w:sz w:val="24"/>
                <w:szCs w:val="24"/>
              </w:rPr>
              <w:t>400 004</w:t>
            </w:r>
          </w:p>
        </w:tc>
        <w:tc>
          <w:tcPr>
            <w:tcW w:w="7980" w:type="dxa"/>
          </w:tcPr>
          <w:p w:rsidR="00F542CA" w:rsidRPr="00F569CD" w:rsidRDefault="00F542CA" w:rsidP="008863C9">
            <w:pPr>
              <w:pStyle w:val="List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542CA" w:rsidRPr="00F569CD">
        <w:trPr>
          <w:trHeight w:val="225"/>
        </w:trPr>
        <w:tc>
          <w:tcPr>
            <w:tcW w:w="1755" w:type="dxa"/>
            <w:vAlign w:val="center"/>
          </w:tcPr>
          <w:p w:rsidR="00F542CA" w:rsidRPr="00F569CD" w:rsidRDefault="00F542CA" w:rsidP="00DD2EF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F569CD">
              <w:rPr>
                <w:b/>
                <w:bCs/>
                <w:sz w:val="24"/>
                <w:szCs w:val="24"/>
              </w:rPr>
              <w:t>250 000</w:t>
            </w:r>
          </w:p>
        </w:tc>
        <w:tc>
          <w:tcPr>
            <w:tcW w:w="7980" w:type="dxa"/>
          </w:tcPr>
          <w:p w:rsidR="00F542CA" w:rsidRPr="00F569CD" w:rsidRDefault="00F542CA" w:rsidP="008863C9">
            <w:pPr>
              <w:pStyle w:val="List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542CA" w:rsidRPr="00F569CD">
        <w:trPr>
          <w:trHeight w:val="225"/>
        </w:trPr>
        <w:tc>
          <w:tcPr>
            <w:tcW w:w="1755" w:type="dxa"/>
            <w:vAlign w:val="center"/>
          </w:tcPr>
          <w:p w:rsidR="00F542CA" w:rsidRPr="00F569CD" w:rsidRDefault="00F542CA" w:rsidP="00DD2EF7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F569CD">
              <w:rPr>
                <w:b/>
                <w:bCs/>
                <w:sz w:val="24"/>
                <w:szCs w:val="24"/>
              </w:rPr>
              <w:t>26 090</w:t>
            </w:r>
          </w:p>
        </w:tc>
        <w:tc>
          <w:tcPr>
            <w:tcW w:w="7980" w:type="dxa"/>
          </w:tcPr>
          <w:p w:rsidR="00F542CA" w:rsidRPr="00F569CD" w:rsidRDefault="00F542CA" w:rsidP="008863C9">
            <w:pPr>
              <w:pStyle w:val="ListParagraph"/>
              <w:ind w:left="0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F542CA" w:rsidRDefault="00F542CA" w:rsidP="008863C9">
      <w:pPr>
        <w:pStyle w:val="ListParagraph"/>
        <w:jc w:val="both"/>
        <w:rPr>
          <w:b/>
          <w:bCs/>
          <w:sz w:val="24"/>
          <w:szCs w:val="24"/>
        </w:rPr>
      </w:pPr>
    </w:p>
    <w:p w:rsidR="00F542CA" w:rsidRDefault="00F542CA" w:rsidP="00DD2EF7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“243 976” sayısını aşağıdaki tabloda uygun yerlere bilgilerini yerleştiriniz.( 10 puan )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84"/>
        <w:gridCol w:w="1134"/>
        <w:gridCol w:w="1276"/>
        <w:gridCol w:w="1224"/>
        <w:gridCol w:w="1327"/>
        <w:gridCol w:w="1429"/>
        <w:gridCol w:w="1021"/>
      </w:tblGrid>
      <w:tr w:rsidR="00F542CA" w:rsidRPr="00F569CD">
        <w:trPr>
          <w:trHeight w:val="180"/>
        </w:trPr>
        <w:tc>
          <w:tcPr>
            <w:tcW w:w="20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  <w:r w:rsidRPr="00F569CD">
              <w:rPr>
                <w:b/>
                <w:bCs/>
                <w:sz w:val="24"/>
                <w:szCs w:val="24"/>
              </w:rPr>
              <w:t>BÖLÜK ADLARI</w:t>
            </w:r>
          </w:p>
        </w:tc>
        <w:tc>
          <w:tcPr>
            <w:tcW w:w="363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7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542CA" w:rsidRPr="00F569CD">
        <w:trPr>
          <w:trHeight w:val="180"/>
        </w:trPr>
        <w:tc>
          <w:tcPr>
            <w:tcW w:w="2084" w:type="dxa"/>
            <w:tcBorders>
              <w:left w:val="double" w:sz="4" w:space="0" w:color="auto"/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  <w:r w:rsidRPr="00F569CD">
              <w:rPr>
                <w:b/>
                <w:bCs/>
                <w:sz w:val="24"/>
                <w:szCs w:val="24"/>
              </w:rPr>
              <w:t>BASAMAK ADLARI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9" w:type="dxa"/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542CA" w:rsidRPr="00F569CD">
        <w:trPr>
          <w:trHeight w:val="180"/>
        </w:trPr>
        <w:tc>
          <w:tcPr>
            <w:tcW w:w="2084" w:type="dxa"/>
            <w:tcBorders>
              <w:left w:val="double" w:sz="4" w:space="0" w:color="auto"/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  <w:r w:rsidRPr="00F569CD">
              <w:rPr>
                <w:b/>
                <w:bCs/>
                <w:sz w:val="24"/>
                <w:szCs w:val="24"/>
              </w:rPr>
              <w:t>BASAMAK DEĞERİ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9" w:type="dxa"/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542CA" w:rsidRPr="00F569CD">
        <w:trPr>
          <w:trHeight w:val="180"/>
        </w:trPr>
        <w:tc>
          <w:tcPr>
            <w:tcW w:w="2084" w:type="dxa"/>
            <w:tcBorders>
              <w:left w:val="double" w:sz="4" w:space="0" w:color="auto"/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  <w:r w:rsidRPr="00F569CD">
              <w:rPr>
                <w:b/>
                <w:bCs/>
                <w:sz w:val="24"/>
                <w:szCs w:val="24"/>
              </w:rPr>
              <w:t>SAYI DEĞERİ</w:t>
            </w:r>
          </w:p>
        </w:tc>
        <w:tc>
          <w:tcPr>
            <w:tcW w:w="1134" w:type="dxa"/>
            <w:tcBorders>
              <w:lef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9" w:type="dxa"/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tcBorders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542CA" w:rsidRPr="00F569CD">
        <w:trPr>
          <w:trHeight w:val="180"/>
        </w:trPr>
        <w:tc>
          <w:tcPr>
            <w:tcW w:w="208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  <w:r w:rsidRPr="00F569CD">
              <w:rPr>
                <w:b/>
                <w:bCs/>
                <w:sz w:val="24"/>
                <w:szCs w:val="24"/>
              </w:rPr>
              <w:t>OKUNUŞU</w:t>
            </w:r>
          </w:p>
        </w:tc>
        <w:tc>
          <w:tcPr>
            <w:tcW w:w="7411" w:type="dxa"/>
            <w:gridSpan w:val="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42CA" w:rsidRPr="00F569CD" w:rsidRDefault="00F542CA" w:rsidP="00DD2E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:rsidR="00F542CA" w:rsidRDefault="00F542CA" w:rsidP="009343A2">
      <w:pPr>
        <w:jc w:val="both"/>
        <w:rPr>
          <w:b/>
          <w:bCs/>
          <w:sz w:val="24"/>
          <w:szCs w:val="24"/>
        </w:rPr>
      </w:pPr>
    </w:p>
    <w:p w:rsidR="00F542CA" w:rsidRPr="005169C0" w:rsidRDefault="00F542CA" w:rsidP="005169C0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</w:p>
    <w:p w:rsidR="00F542CA" w:rsidRPr="005169C0" w:rsidRDefault="00F542CA" w:rsidP="005169C0">
      <w:pPr>
        <w:pStyle w:val="ListParagraph"/>
        <w:spacing w:after="0" w:line="240" w:lineRule="auto"/>
        <w:ind w:left="0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6.65pt;margin-top:4pt;width:91.5pt;height:76.95pt;z-index:251661312">
            <v:textbox>
              <w:txbxContent>
                <w:p w:rsidR="00F542CA" w:rsidRPr="00354B9C" w:rsidRDefault="00F542CA" w:rsidP="005169C0">
                  <w:pPr>
                    <w:spacing w:after="0" w:line="240" w:lineRule="atLeast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</w:rPr>
                    <w:t xml:space="preserve">      </w:t>
                  </w:r>
                  <w:r w:rsidRPr="00354B9C">
                    <w:rPr>
                      <w:rFonts w:ascii="Comic Sans MS" w:hAnsi="Comic Sans MS" w:cs="Comic Sans MS"/>
                      <w:sz w:val="28"/>
                      <w:szCs w:val="28"/>
                    </w:rPr>
                    <w:t>1452∆</w:t>
                  </w:r>
                </w:p>
                <w:p w:rsidR="00F542CA" w:rsidRPr="00354B9C" w:rsidRDefault="00F542CA" w:rsidP="005169C0">
                  <w:pPr>
                    <w:spacing w:after="0" w:line="240" w:lineRule="atLeast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354B9C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+ </w:t>
                  </w:r>
                  <w:r w:rsidRPr="00354B9C"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>52</w:t>
                  </w:r>
                  <w:r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>*</w:t>
                  </w:r>
                  <w:r w:rsidRPr="00354B9C">
                    <w:rPr>
                      <w:rFonts w:ascii="Comic Sans MS" w:hAnsi="Comic Sans MS" w:cs="Comic Sans MS"/>
                      <w:sz w:val="28"/>
                      <w:szCs w:val="28"/>
                      <w:u w:val="single"/>
                    </w:rPr>
                    <w:t>18</w:t>
                  </w:r>
                </w:p>
                <w:p w:rsidR="00F542CA" w:rsidRPr="00354B9C" w:rsidRDefault="00F542CA" w:rsidP="005169C0">
                  <w:pPr>
                    <w:spacing w:after="0" w:line="240" w:lineRule="atLeast"/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 w:rsidRPr="00354B9C">
                    <w:rPr>
                      <w:rFonts w:ascii="Comic Sans MS" w:hAnsi="Comic Sans MS" w:cs="Comic Sans MS"/>
                      <w:sz w:val="28"/>
                      <w:szCs w:val="28"/>
                    </w:rPr>
                    <w:t xml:space="preserve">     67140</w:t>
                  </w:r>
                </w:p>
              </w:txbxContent>
            </v:textbox>
          </v:shape>
        </w:pic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</w:rPr>
        <w:t>Yandaki toplama işlemine göre ∆ + * kaçtır</w:t>
      </w:r>
      <w:r w:rsidRPr="005169C0">
        <w:rPr>
          <w:rFonts w:ascii="Comic Sans MS" w:hAnsi="Comic Sans MS" w:cs="Comic Sans MS"/>
          <w:b/>
          <w:bCs/>
        </w:rPr>
        <w:t>? (10p)</w:t>
      </w:r>
    </w:p>
    <w:p w:rsidR="00F542CA" w:rsidRDefault="00F542CA" w:rsidP="009343A2">
      <w:pPr>
        <w:jc w:val="both"/>
        <w:rPr>
          <w:b/>
          <w:bCs/>
          <w:sz w:val="24"/>
          <w:szCs w:val="24"/>
        </w:rPr>
      </w:pPr>
    </w:p>
    <w:p w:rsidR="00F542CA" w:rsidRDefault="00F542CA" w:rsidP="005169C0">
      <w:pPr>
        <w:jc w:val="both"/>
        <w:rPr>
          <w:b/>
          <w:bCs/>
          <w:sz w:val="24"/>
          <w:szCs w:val="24"/>
        </w:rPr>
      </w:pPr>
    </w:p>
    <w:p w:rsidR="00F542CA" w:rsidRPr="005169C0" w:rsidRDefault="00F542CA" w:rsidP="005169C0">
      <w:pPr>
        <w:jc w:val="both"/>
        <w:rPr>
          <w:b/>
          <w:bCs/>
          <w:sz w:val="24"/>
          <w:szCs w:val="24"/>
        </w:rPr>
      </w:pPr>
    </w:p>
    <w:p w:rsidR="00F542CA" w:rsidRPr="00535E58" w:rsidRDefault="00F542CA" w:rsidP="00535E58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70.9pt;margin-top:16.1pt;width:0;height:110.25pt;z-index:251660288" o:connectortype="straight"/>
        </w:pict>
      </w:r>
      <w:r>
        <w:rPr>
          <w:b/>
          <w:bCs/>
          <w:sz w:val="24"/>
          <w:szCs w:val="24"/>
        </w:rPr>
        <w:t>Aşağıdaki toplama işlemlerini en yakın yüzlüğe yuvarlayarak tahmin ediniz.Sonra gerçek sonucu bulunuz.( 10 puan)</w:t>
      </w:r>
    </w:p>
    <w:p w:rsidR="00F542CA" w:rsidRDefault="00F542CA" w:rsidP="001A76F2">
      <w:pPr>
        <w:pStyle w:val="ListParagraph"/>
        <w:spacing w:after="0" w:line="240" w:lineRule="atLeast"/>
        <w:ind w:firstLine="69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2540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Tahmin: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              3606         tahmin:</w:t>
      </w:r>
    </w:p>
    <w:p w:rsidR="00F542CA" w:rsidRPr="00535E58" w:rsidRDefault="00F542CA" w:rsidP="00535E58">
      <w:pPr>
        <w:spacing w:after="0" w:line="240" w:lineRule="atLeast"/>
        <w:ind w:left="708" w:firstLine="12"/>
        <w:jc w:val="both"/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28" type="#_x0000_t32" style="position:absolute;left:0;text-align:left;margin-left:342.15pt;margin-top:12.65pt;width:53.25pt;height:.75pt;flip:y;z-index:251655168" o:connectortype="straight"/>
        </w:pict>
      </w:r>
      <w:r>
        <w:rPr>
          <w:noProof/>
          <w:lang w:eastAsia="tr-TR"/>
        </w:rPr>
        <w:pict>
          <v:shape id="_x0000_s1029" type="#_x0000_t32" style="position:absolute;left:0;text-align:left;margin-left:55.65pt;margin-top:11.9pt;width:53.25pt;height:.75pt;flip:y;z-index:251654144" o:connectortype="straight"/>
        </w:pict>
      </w:r>
      <w:r>
        <w:rPr>
          <w:b/>
          <w:bCs/>
          <w:sz w:val="24"/>
          <w:szCs w:val="24"/>
        </w:rPr>
        <w:t xml:space="preserve">          </w:t>
      </w:r>
      <w:r w:rsidRPr="001A76F2">
        <w:rPr>
          <w:b/>
          <w:bCs/>
          <w:sz w:val="24"/>
          <w:szCs w:val="24"/>
        </w:rPr>
        <w:t>+5720</w:t>
      </w:r>
      <w:r w:rsidRPr="001A76F2">
        <w:rPr>
          <w:b/>
          <w:bCs/>
          <w:sz w:val="24"/>
          <w:szCs w:val="24"/>
        </w:rPr>
        <w:tab/>
      </w:r>
      <w:r w:rsidRPr="001A76F2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Gerçek sonuç: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1A76F2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+</w:t>
      </w:r>
      <w:r w:rsidRPr="001A76F2">
        <w:rPr>
          <w:b/>
          <w:bCs/>
          <w:sz w:val="24"/>
          <w:szCs w:val="24"/>
        </w:rPr>
        <w:t>4615</w:t>
      </w:r>
      <w:r>
        <w:rPr>
          <w:b/>
          <w:bCs/>
          <w:sz w:val="24"/>
          <w:szCs w:val="24"/>
        </w:rPr>
        <w:t xml:space="preserve">         gerçek sonuç:</w:t>
      </w:r>
    </w:p>
    <w:p w:rsidR="00F542CA" w:rsidRDefault="00F542CA" w:rsidP="00535E58">
      <w:pPr>
        <w:pStyle w:val="ListParagraph"/>
        <w:ind w:firstLine="69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F542CA" w:rsidRDefault="00F542CA" w:rsidP="00535E58">
      <w:pPr>
        <w:pStyle w:val="ListParagraph"/>
        <w:ind w:firstLine="69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p w:rsidR="00F542CA" w:rsidRDefault="00F542CA" w:rsidP="00535E58">
      <w:pPr>
        <w:pStyle w:val="ListParagraph"/>
        <w:ind w:firstLine="696"/>
        <w:jc w:val="both"/>
        <w:rPr>
          <w:b/>
          <w:bCs/>
          <w:sz w:val="24"/>
          <w:szCs w:val="24"/>
        </w:rPr>
      </w:pPr>
    </w:p>
    <w:p w:rsidR="00F542CA" w:rsidRDefault="00F542CA" w:rsidP="001A76F2">
      <w:pPr>
        <w:pStyle w:val="ListParagraph"/>
        <w:ind w:firstLine="696"/>
        <w:jc w:val="both"/>
        <w:rPr>
          <w:b/>
          <w:bCs/>
          <w:sz w:val="24"/>
          <w:szCs w:val="24"/>
        </w:rPr>
      </w:pPr>
    </w:p>
    <w:p w:rsidR="00F542CA" w:rsidRDefault="00F542CA" w:rsidP="001A76F2">
      <w:pPr>
        <w:pStyle w:val="ListParagraph"/>
        <w:ind w:firstLine="696"/>
        <w:jc w:val="both"/>
        <w:rPr>
          <w:b/>
          <w:bCs/>
          <w:sz w:val="24"/>
          <w:szCs w:val="24"/>
        </w:rPr>
      </w:pPr>
    </w:p>
    <w:p w:rsidR="00F542CA" w:rsidRPr="00535E58" w:rsidRDefault="00F542CA" w:rsidP="00535E58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Bir çıkarma işleminde ; </w:t>
      </w:r>
      <w:r w:rsidRPr="00535E58">
        <w:rPr>
          <w:b/>
          <w:bCs/>
          <w:sz w:val="24"/>
          <w:szCs w:val="24"/>
        </w:rPr>
        <w:t>Fark: 3573</w:t>
      </w:r>
      <w:r>
        <w:rPr>
          <w:b/>
          <w:bCs/>
          <w:sz w:val="24"/>
          <w:szCs w:val="24"/>
        </w:rPr>
        <w:t xml:space="preserve">   </w:t>
      </w:r>
      <w:r w:rsidRPr="00535E58">
        <w:rPr>
          <w:b/>
          <w:bCs/>
          <w:sz w:val="24"/>
          <w:szCs w:val="24"/>
        </w:rPr>
        <w:t>eksilen: 6907</w:t>
      </w:r>
      <w:r w:rsidRPr="00535E58">
        <w:rPr>
          <w:b/>
          <w:bCs/>
          <w:sz w:val="24"/>
          <w:szCs w:val="24"/>
        </w:rPr>
        <w:tab/>
        <w:t xml:space="preserve">  ise  çıkan sayı kaçtır?( 5 puan)</w:t>
      </w:r>
    </w:p>
    <w:p w:rsidR="00F542CA" w:rsidRDefault="00F542CA" w:rsidP="002C5E2E">
      <w:pPr>
        <w:rPr>
          <w:b/>
          <w:bCs/>
          <w:sz w:val="24"/>
          <w:szCs w:val="24"/>
        </w:rPr>
      </w:pPr>
    </w:p>
    <w:p w:rsidR="00F542CA" w:rsidRDefault="00F542CA" w:rsidP="002C5E2E">
      <w:pPr>
        <w:rPr>
          <w:b/>
          <w:bCs/>
          <w:sz w:val="24"/>
          <w:szCs w:val="24"/>
        </w:rPr>
      </w:pPr>
    </w:p>
    <w:p w:rsidR="00F542CA" w:rsidRDefault="00F542CA" w:rsidP="002C5E2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Bir kırtasiyede her gün bir önceki günden 12 fazla kalem satılmaktadır.1 . gün 67 kalem satıldığına göre 3 günde toplam kaç kalem satılmıştır?( 10 puan )</w:t>
      </w:r>
    </w:p>
    <w:p w:rsidR="00F542CA" w:rsidRDefault="00F542CA" w:rsidP="002C5E2E">
      <w:pPr>
        <w:rPr>
          <w:b/>
          <w:bCs/>
          <w:sz w:val="24"/>
          <w:szCs w:val="24"/>
        </w:rPr>
      </w:pPr>
    </w:p>
    <w:p w:rsidR="00F542CA" w:rsidRDefault="00F542CA" w:rsidP="002C5E2E">
      <w:pPr>
        <w:rPr>
          <w:b/>
          <w:bCs/>
          <w:sz w:val="24"/>
          <w:szCs w:val="24"/>
        </w:rPr>
      </w:pPr>
    </w:p>
    <w:p w:rsidR="00F542CA" w:rsidRDefault="00F542CA" w:rsidP="002C5E2E">
      <w:pPr>
        <w:rPr>
          <w:b/>
          <w:bCs/>
          <w:sz w:val="24"/>
          <w:szCs w:val="24"/>
        </w:rPr>
      </w:pPr>
    </w:p>
    <w:p w:rsidR="00F542CA" w:rsidRDefault="00F542CA" w:rsidP="002C5E2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“4-1-3-2” yandaki rakamları kullanarak yazılabilecek üç basamaklı en büyük sayı ile iki basamaklı en küçük tek sayının çarpımı kaçtır?( 10 puan)</w:t>
      </w:r>
    </w:p>
    <w:p w:rsidR="00F542CA" w:rsidRDefault="00F542CA" w:rsidP="002C5E2E">
      <w:pPr>
        <w:rPr>
          <w:b/>
          <w:bCs/>
          <w:sz w:val="24"/>
          <w:szCs w:val="24"/>
        </w:rPr>
      </w:pPr>
    </w:p>
    <w:p w:rsidR="00F542CA" w:rsidRDefault="00F542CA" w:rsidP="002C5E2E">
      <w:pPr>
        <w:rPr>
          <w:b/>
          <w:bCs/>
          <w:sz w:val="24"/>
          <w:szCs w:val="24"/>
        </w:rPr>
      </w:pPr>
    </w:p>
    <w:p w:rsidR="00F542CA" w:rsidRDefault="00F542CA" w:rsidP="002C5E2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Aşağıda bir ailede yaşayan kişilerin yaşları ile ilgili bilgiler verilmiştir.Buna göre annenin yaşını bulunuz.(10 Puan )</w:t>
      </w:r>
    </w:p>
    <w:p w:rsidR="00F542CA" w:rsidRPr="00CC0AF9" w:rsidRDefault="00F542CA" w:rsidP="00CC0AF9">
      <w:pPr>
        <w:pStyle w:val="ListParagrap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Aylin: </w:t>
      </w:r>
      <w:r w:rsidRPr="00CC0AF9">
        <w:rPr>
          <w:sz w:val="24"/>
          <w:szCs w:val="24"/>
        </w:rPr>
        <w:t>12 yaşında</w:t>
      </w:r>
    </w:p>
    <w:p w:rsidR="00F542CA" w:rsidRDefault="00F542CA" w:rsidP="00CC0AF9">
      <w:pPr>
        <w:pStyle w:val="ListParagrap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Kardeşi: </w:t>
      </w:r>
      <w:r w:rsidRPr="00CC0AF9">
        <w:rPr>
          <w:sz w:val="24"/>
          <w:szCs w:val="24"/>
        </w:rPr>
        <w:t>Aylin</w:t>
      </w:r>
      <w:r>
        <w:rPr>
          <w:sz w:val="24"/>
          <w:szCs w:val="24"/>
        </w:rPr>
        <w:t>’</w:t>
      </w:r>
      <w:r w:rsidRPr="00CC0AF9">
        <w:rPr>
          <w:sz w:val="24"/>
          <w:szCs w:val="24"/>
        </w:rPr>
        <w:t>den 2 yaş küçük</w:t>
      </w:r>
    </w:p>
    <w:p w:rsidR="00F542CA" w:rsidRDefault="00F542CA" w:rsidP="00CC0AF9">
      <w:pPr>
        <w:pStyle w:val="ListParagrap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Babası: </w:t>
      </w:r>
      <w:r w:rsidRPr="00CC0AF9">
        <w:rPr>
          <w:sz w:val="24"/>
          <w:szCs w:val="24"/>
        </w:rPr>
        <w:t>İki kardeşin yaşları toplamının 2 katı</w:t>
      </w:r>
    </w:p>
    <w:p w:rsidR="00F542CA" w:rsidRDefault="00F542CA" w:rsidP="00CC0AF9">
      <w:pPr>
        <w:pStyle w:val="ListParagrap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Annesi: </w:t>
      </w:r>
      <w:r w:rsidRPr="00CC0AF9">
        <w:rPr>
          <w:sz w:val="24"/>
          <w:szCs w:val="24"/>
        </w:rPr>
        <w:t>Babasından 2 yaş küçük</w:t>
      </w:r>
    </w:p>
    <w:p w:rsidR="00F542CA" w:rsidRDefault="00F542CA" w:rsidP="00CC0AF9">
      <w:pPr>
        <w:rPr>
          <w:b/>
          <w:bCs/>
          <w:sz w:val="24"/>
          <w:szCs w:val="24"/>
        </w:rPr>
      </w:pPr>
    </w:p>
    <w:p w:rsidR="00F542CA" w:rsidRPr="00A7159F" w:rsidRDefault="00F542CA" w:rsidP="00E2477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E2477E">
        <w:rPr>
          <w:b/>
          <w:bCs/>
          <w:sz w:val="24"/>
          <w:szCs w:val="24"/>
        </w:rPr>
        <w:t>Bir çiftlikteki 8104 yumurtanın 3500’ü ilk gün satılıyor. ikinci gün, ilk gün satılanların 275 fazlası satılıyor. Kalan yumurta sayısı kaçtır?</w:t>
      </w:r>
      <w:r>
        <w:rPr>
          <w:b/>
          <w:bCs/>
          <w:sz w:val="24"/>
          <w:szCs w:val="24"/>
        </w:rPr>
        <w:t>( 10 puan)</w:t>
      </w:r>
    </w:p>
    <w:p w:rsidR="00F542CA" w:rsidRDefault="00F542CA" w:rsidP="00A7159F">
      <w:pPr>
        <w:rPr>
          <w:b/>
          <w:bCs/>
          <w:sz w:val="24"/>
          <w:szCs w:val="24"/>
        </w:rPr>
      </w:pPr>
    </w:p>
    <w:p w:rsidR="00F542CA" w:rsidRDefault="00F542CA" w:rsidP="00A7159F">
      <w:pPr>
        <w:rPr>
          <w:b/>
          <w:bCs/>
          <w:sz w:val="24"/>
          <w:szCs w:val="24"/>
        </w:rPr>
      </w:pPr>
    </w:p>
    <w:p w:rsidR="00F542CA" w:rsidRDefault="00F542CA" w:rsidP="00A7159F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426.15pt;margin-top:21.85pt;width:7.5pt;height:15pt;z-index:251659264"/>
        </w:pict>
      </w:r>
      <w:r>
        <w:rPr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1" type="#_x0000_t187" style="position:absolute;margin-left:396.9pt;margin-top:22.6pt;width:14.25pt;height:14.25pt;z-index:251658240" adj="5836"/>
        </w:pict>
      </w:r>
      <w:r>
        <w:rPr>
          <w:noProof/>
          <w:lang w:eastAsia="tr-TR"/>
        </w:rPr>
        <w:pict>
          <v:shape id="_x0000_s1032" type="#_x0000_t5" style="position:absolute;margin-left:197.4pt;margin-top:21.85pt;width:7.5pt;height:15pt;z-index:251657216"/>
        </w:pict>
      </w:r>
      <w:r>
        <w:rPr>
          <w:noProof/>
          <w:lang w:eastAsia="tr-TR"/>
        </w:rPr>
        <w:pict>
          <v:shape id="_x0000_s1033" type="#_x0000_t187" style="position:absolute;margin-left:96.9pt;margin-top:22.6pt;width:14.25pt;height:14.25pt;z-index:251656192" adj="5836"/>
        </w:pict>
      </w:r>
    </w:p>
    <w:p w:rsidR="00F542CA" w:rsidRDefault="00F542CA" w:rsidP="00A7159F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50mm=        cm            34cm=       mm     ise        yandaki eşitliğe göre            +       kaçtır?(10 puan)</w:t>
      </w:r>
    </w:p>
    <w:p w:rsidR="00F542CA" w:rsidRDefault="00F542CA" w:rsidP="00A7159F">
      <w:pPr>
        <w:rPr>
          <w:b/>
          <w:bCs/>
          <w:sz w:val="24"/>
          <w:szCs w:val="24"/>
        </w:rPr>
      </w:pPr>
    </w:p>
    <w:p w:rsidR="00F542CA" w:rsidRDefault="00F542CA" w:rsidP="00A7159F">
      <w:pPr>
        <w:rPr>
          <w:b/>
          <w:bCs/>
          <w:sz w:val="24"/>
          <w:szCs w:val="24"/>
        </w:rPr>
      </w:pPr>
    </w:p>
    <w:p w:rsidR="00F542CA" w:rsidRDefault="00F542CA" w:rsidP="00A7159F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Aşağıdaki saatlerin altına dijital saat olarak yazınız(10 puan)</w:t>
      </w:r>
    </w:p>
    <w:p w:rsidR="00F542CA" w:rsidRDefault="00F542CA" w:rsidP="00535E58">
      <w:pPr>
        <w:rPr>
          <w:noProof/>
          <w:lang w:eastAsia="tr-TR"/>
        </w:rPr>
      </w:pPr>
      <w:r w:rsidRPr="0085139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style="width:537.75pt;height:186.75pt;visibility:visible">
            <v:imagedata r:id="rId7" o:title=""/>
          </v:shape>
        </w:pict>
      </w:r>
    </w:p>
    <w:p w:rsidR="00F542CA" w:rsidRPr="00B159AF" w:rsidRDefault="00F542CA" w:rsidP="00535E58">
      <w:pPr>
        <w:rPr>
          <w:color w:val="C0C0C0"/>
          <w:sz w:val="16"/>
          <w:szCs w:val="16"/>
        </w:rPr>
      </w:pPr>
      <w:hyperlink r:id="rId8" w:history="1">
        <w:r w:rsidRPr="00B159AF">
          <w:rPr>
            <w:rStyle w:val="Hyperlink"/>
            <w:noProof/>
            <w:color w:val="C0C0C0"/>
            <w:sz w:val="16"/>
            <w:szCs w:val="16"/>
            <w:lang w:eastAsia="tr-TR"/>
          </w:rPr>
          <w:t>www.sorubak.com</w:t>
        </w:r>
      </w:hyperlink>
      <w:r w:rsidRPr="00B159AF">
        <w:rPr>
          <w:noProof/>
          <w:color w:val="C0C0C0"/>
          <w:sz w:val="16"/>
          <w:szCs w:val="16"/>
          <w:lang w:eastAsia="tr-TR"/>
        </w:rPr>
        <w:t xml:space="preserve"> </w:t>
      </w:r>
    </w:p>
    <w:sectPr w:rsidR="00F542CA" w:rsidRPr="00B159AF" w:rsidSect="00DD2EF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2CA" w:rsidRDefault="00F542CA" w:rsidP="001A76F2">
      <w:pPr>
        <w:spacing w:after="0" w:line="240" w:lineRule="auto"/>
      </w:pPr>
      <w:r>
        <w:separator/>
      </w:r>
    </w:p>
  </w:endnote>
  <w:endnote w:type="continuationSeparator" w:id="0">
    <w:p w:rsidR="00F542CA" w:rsidRDefault="00F542CA" w:rsidP="001A7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2CA" w:rsidRDefault="00F542CA" w:rsidP="001A76F2">
      <w:pPr>
        <w:spacing w:after="0" w:line="240" w:lineRule="auto"/>
      </w:pPr>
      <w:r>
        <w:separator/>
      </w:r>
    </w:p>
  </w:footnote>
  <w:footnote w:type="continuationSeparator" w:id="0">
    <w:p w:rsidR="00F542CA" w:rsidRDefault="00F542CA" w:rsidP="001A7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7AF1"/>
    <w:multiLevelType w:val="hybridMultilevel"/>
    <w:tmpl w:val="D870B9FA"/>
    <w:lvl w:ilvl="0" w:tplc="8D30CFB4">
      <w:start w:val="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A4700B"/>
    <w:multiLevelType w:val="hybridMultilevel"/>
    <w:tmpl w:val="FC2A66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3C9"/>
    <w:rsid w:val="001A76F2"/>
    <w:rsid w:val="00280FDB"/>
    <w:rsid w:val="002C5E2E"/>
    <w:rsid w:val="00354B9C"/>
    <w:rsid w:val="003F3413"/>
    <w:rsid w:val="004335E5"/>
    <w:rsid w:val="005169C0"/>
    <w:rsid w:val="00535E58"/>
    <w:rsid w:val="005A54F4"/>
    <w:rsid w:val="006E59D8"/>
    <w:rsid w:val="0085139F"/>
    <w:rsid w:val="008863C9"/>
    <w:rsid w:val="009343A2"/>
    <w:rsid w:val="00A6515B"/>
    <w:rsid w:val="00A7159F"/>
    <w:rsid w:val="00B159AF"/>
    <w:rsid w:val="00CC0AF9"/>
    <w:rsid w:val="00DD2EF7"/>
    <w:rsid w:val="00E2477E"/>
    <w:rsid w:val="00EF4E1D"/>
    <w:rsid w:val="00F542CA"/>
    <w:rsid w:val="00F569CD"/>
    <w:rsid w:val="00FA2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A2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863C9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1A7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A76F2"/>
  </w:style>
  <w:style w:type="paragraph" w:styleId="Footer">
    <w:name w:val="footer"/>
    <w:basedOn w:val="Normal"/>
    <w:link w:val="FooterChar"/>
    <w:uiPriority w:val="99"/>
    <w:semiHidden/>
    <w:rsid w:val="001A7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A76F2"/>
  </w:style>
  <w:style w:type="paragraph" w:styleId="BalloonText">
    <w:name w:val="Balloon Text"/>
    <w:basedOn w:val="Normal"/>
    <w:link w:val="BalloonTextChar"/>
    <w:uiPriority w:val="99"/>
    <w:semiHidden/>
    <w:rsid w:val="00535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E5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159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3</Pages>
  <Words>264</Words>
  <Characters>1506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serap</dc:creator>
  <cp:keywords/>
  <dc:description/>
  <cp:lastModifiedBy>edanur</cp:lastModifiedBy>
  <cp:revision>6</cp:revision>
  <dcterms:created xsi:type="dcterms:W3CDTF">2010-12-06T12:47:00Z</dcterms:created>
  <dcterms:modified xsi:type="dcterms:W3CDTF">2010-12-17T19:43:00Z</dcterms:modified>
</cp:coreProperties>
</file>